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94" w:rsidRDefault="00303194" w:rsidP="00303194">
      <w:pPr>
        <w:pStyle w:val="NoSpacing"/>
      </w:pPr>
      <w:r>
        <w:rPr>
          <w:u w:val="single"/>
        </w:rPr>
        <w:t>Thomas FREN (FREND), senior</w:t>
      </w:r>
      <w:r>
        <w:t xml:space="preserve">     (fl.1479-80)</w:t>
      </w:r>
    </w:p>
    <w:p w:rsidR="00303194" w:rsidRDefault="00303194" w:rsidP="0030319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Eastry</w:t>
      </w:r>
      <w:proofErr w:type="spellEnd"/>
      <w:r>
        <w:t>, Kent.</w:t>
      </w:r>
    </w:p>
    <w:p w:rsidR="00303194" w:rsidRDefault="00303194" w:rsidP="00303194">
      <w:pPr>
        <w:pStyle w:val="NoSpacing"/>
      </w:pPr>
    </w:p>
    <w:p w:rsidR="00303194" w:rsidRDefault="00303194" w:rsidP="00303194">
      <w:pPr>
        <w:pStyle w:val="NoSpacing"/>
      </w:pPr>
    </w:p>
    <w:p w:rsidR="00303194" w:rsidRDefault="00303194" w:rsidP="00303194">
      <w:pPr>
        <w:pStyle w:val="NoSpacing"/>
      </w:pPr>
      <w:r>
        <w:t xml:space="preserve">       1479-80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p.189)</w:t>
      </w:r>
    </w:p>
    <w:p w:rsidR="00303194" w:rsidRDefault="00303194" w:rsidP="00303194">
      <w:pPr>
        <w:pStyle w:val="NoSpacing"/>
      </w:pPr>
    </w:p>
    <w:p w:rsidR="00303194" w:rsidRDefault="00303194" w:rsidP="00303194">
      <w:pPr>
        <w:pStyle w:val="NoSpacing"/>
      </w:pPr>
    </w:p>
    <w:p w:rsidR="00E47068" w:rsidRPr="00C009D8" w:rsidRDefault="00303194" w:rsidP="00303194">
      <w:pPr>
        <w:pStyle w:val="NoSpacing"/>
      </w:pPr>
      <w:r>
        <w:t>8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194" w:rsidRDefault="00303194" w:rsidP="00920DE3">
      <w:pPr>
        <w:spacing w:after="0" w:line="240" w:lineRule="auto"/>
      </w:pPr>
      <w:r>
        <w:separator/>
      </w:r>
    </w:p>
  </w:endnote>
  <w:endnote w:type="continuationSeparator" w:id="0">
    <w:p w:rsidR="00303194" w:rsidRDefault="0030319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194" w:rsidRDefault="00303194" w:rsidP="00920DE3">
      <w:pPr>
        <w:spacing w:after="0" w:line="240" w:lineRule="auto"/>
      </w:pPr>
      <w:r>
        <w:separator/>
      </w:r>
    </w:p>
  </w:footnote>
  <w:footnote w:type="continuationSeparator" w:id="0">
    <w:p w:rsidR="00303194" w:rsidRDefault="0030319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194"/>
    <w:rsid w:val="00120749"/>
    <w:rsid w:val="0030319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2014-01-26T21:48:00Z</dcterms:created>
  <dcterms:modified xsi:type="dcterms:W3CDTF">2014-01-26T21:48:00Z</dcterms:modified>
</cp:coreProperties>
</file>